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B62B2F">
        <w:rPr>
          <w:rFonts w:asciiTheme="majorHAnsi" w:hAnsiTheme="majorHAnsi" w:cstheme="majorHAnsi"/>
          <w:u w:val="single"/>
        </w:rPr>
        <w:t>Lesson 2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105889" w:rsidRDefault="00B62B2F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5A6A36F" wp14:editId="1DF28103">
            <wp:extent cx="4210050" cy="221421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26800" cy="2223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B2F" w:rsidRDefault="00B62B2F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23FE78A" wp14:editId="734B60A8">
            <wp:extent cx="4057650" cy="3401355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3903" cy="3414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B2F" w:rsidRDefault="00B62B2F" w:rsidP="00CB3E43">
      <w:pPr>
        <w:rPr>
          <w:rFonts w:asciiTheme="majorHAnsi" w:hAnsiTheme="majorHAnsi" w:cstheme="majorHAnsi"/>
          <w:sz w:val="28"/>
        </w:rPr>
      </w:pPr>
    </w:p>
    <w:p w:rsidR="00B62B2F" w:rsidRDefault="00B62B2F" w:rsidP="00CB3E43">
      <w:pPr>
        <w:rPr>
          <w:rFonts w:asciiTheme="majorHAnsi" w:hAnsiTheme="majorHAnsi" w:cstheme="majorHAnsi"/>
          <w:sz w:val="28"/>
        </w:rPr>
      </w:pPr>
    </w:p>
    <w:p w:rsidR="00B62B2F" w:rsidRDefault="00B62B2F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B62B2F" w:rsidRDefault="00B62B2F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6E4257B" wp14:editId="7FAA5836">
            <wp:extent cx="4383721" cy="3276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93023" cy="3283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B2F" w:rsidRDefault="00B62B2F" w:rsidP="00CB3E43">
      <w:pPr>
        <w:rPr>
          <w:rFonts w:asciiTheme="majorHAnsi" w:hAnsiTheme="majorHAnsi" w:cstheme="majorHAnsi"/>
          <w:sz w:val="28"/>
        </w:rPr>
      </w:pPr>
    </w:p>
    <w:p w:rsidR="00B62B2F" w:rsidRDefault="00B62B2F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B62B2F" w:rsidRDefault="00B62B2F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FE42B2F" wp14:editId="23C2D27E">
            <wp:extent cx="3990975" cy="18764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D34" w:rsidRDefault="00FC6D34" w:rsidP="00CB3E43">
      <w:pPr>
        <w:rPr>
          <w:rFonts w:asciiTheme="majorHAnsi" w:hAnsiTheme="majorHAnsi" w:cstheme="majorHAnsi"/>
          <w:sz w:val="28"/>
        </w:rPr>
      </w:pPr>
    </w:p>
    <w:p w:rsidR="00FC6D34" w:rsidRDefault="00FC6D34" w:rsidP="00CB3E43">
      <w:pPr>
        <w:rPr>
          <w:rFonts w:asciiTheme="majorHAnsi" w:hAnsiTheme="majorHAnsi" w:cstheme="majorHAnsi"/>
          <w:sz w:val="28"/>
        </w:rPr>
      </w:pPr>
    </w:p>
    <w:p w:rsidR="00FC6D34" w:rsidRDefault="00FC6D34" w:rsidP="00CB3E43">
      <w:pPr>
        <w:rPr>
          <w:rFonts w:asciiTheme="majorHAnsi" w:hAnsiTheme="majorHAnsi" w:cstheme="majorHAnsi"/>
          <w:sz w:val="28"/>
        </w:rPr>
      </w:pPr>
    </w:p>
    <w:p w:rsidR="00FC6D34" w:rsidRDefault="00FC6D34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FC6D34" w:rsidRDefault="00FC6D34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8A4F1F5" wp14:editId="756A03E2">
            <wp:extent cx="4333875" cy="252412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D34" w:rsidRDefault="00FC6D34" w:rsidP="00CB3E43">
      <w:pPr>
        <w:rPr>
          <w:rFonts w:asciiTheme="majorHAnsi" w:hAnsiTheme="majorHAnsi" w:cstheme="majorHAnsi"/>
          <w:sz w:val="28"/>
        </w:rPr>
      </w:pPr>
    </w:p>
    <w:p w:rsidR="00FC6D34" w:rsidRDefault="00FC6D34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FA80282" wp14:editId="0833E9DF">
            <wp:extent cx="2266950" cy="24193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50E8" w:rsidRDefault="00E550E8" w:rsidP="00CB3E43">
      <w:pPr>
        <w:rPr>
          <w:rFonts w:asciiTheme="majorHAnsi" w:hAnsiTheme="majorHAnsi" w:cstheme="majorHAnsi"/>
          <w:sz w:val="28"/>
        </w:rPr>
      </w:pPr>
    </w:p>
    <w:p w:rsidR="00E550E8" w:rsidRDefault="00E550E8" w:rsidP="00CB3E43">
      <w:pPr>
        <w:rPr>
          <w:rFonts w:asciiTheme="majorHAnsi" w:hAnsiTheme="majorHAnsi" w:cstheme="majorHAnsi"/>
          <w:sz w:val="28"/>
        </w:rPr>
      </w:pPr>
    </w:p>
    <w:p w:rsidR="00E550E8" w:rsidRDefault="00E550E8" w:rsidP="00CB3E43">
      <w:pPr>
        <w:rPr>
          <w:rFonts w:asciiTheme="majorHAnsi" w:hAnsiTheme="majorHAnsi" w:cstheme="majorHAnsi"/>
          <w:sz w:val="28"/>
        </w:rPr>
      </w:pPr>
    </w:p>
    <w:p w:rsidR="00E550E8" w:rsidRDefault="00E550E8" w:rsidP="00CB3E43">
      <w:pPr>
        <w:rPr>
          <w:rFonts w:asciiTheme="majorHAnsi" w:hAnsiTheme="majorHAnsi" w:cstheme="majorHAnsi"/>
          <w:sz w:val="28"/>
        </w:rPr>
      </w:pPr>
    </w:p>
    <w:p w:rsidR="00E550E8" w:rsidRDefault="00E550E8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E550E8" w:rsidRPr="006774B3" w:rsidRDefault="00E550E8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A0C69A5" wp14:editId="6BB31B6E">
            <wp:extent cx="4664075" cy="2062480"/>
            <wp:effectExtent l="0" t="0" r="317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06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550E8" w:rsidRPr="006774B3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62B2F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550E8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C6D34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8F5F34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0</TotalTime>
  <Pages>2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2021-02-01T15:55:00Z</dcterms:created>
  <dcterms:modified xsi:type="dcterms:W3CDTF">2021-02-01T15:55:00Z</dcterms:modified>
</cp:coreProperties>
</file>